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Pr="006A4443" w:rsidRDefault="00C25453" w:rsidP="00381B0F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8"/>
          <w:szCs w:val="28"/>
          <w:lang w:eastAsia="pt-BR"/>
        </w:rPr>
        <w:t>FICHA DE IDENTIFICAÇÃO E QUALIFICAÇÃO</w:t>
      </w:r>
    </w:p>
    <w:p w:rsidR="00C25453" w:rsidRPr="006A4443" w:rsidRDefault="00C25453" w:rsidP="00381B0F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8"/>
          <w:szCs w:val="28"/>
          <w:lang w:eastAsia="pt-BR"/>
        </w:rPr>
        <w:t>(Lei Municipal 14.469 de 05 de julho de 2007 – art. 2º, item VII)</w:t>
      </w:r>
    </w:p>
    <w:p w:rsidR="00C25453" w:rsidRPr="006A4443" w:rsidRDefault="00C25453" w:rsidP="00381B0F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Nome da Organização:</w:t>
      </w:r>
      <w:r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 xml:space="preserve"> </w:t>
      </w:r>
      <w:r w:rsidRPr="00855AB0">
        <w:rPr>
          <w:rFonts w:ascii="Arial" w:hAnsi="Arial" w:cs="Arial"/>
          <w:bCs/>
          <w:color w:val="222222"/>
          <w:sz w:val="24"/>
          <w:szCs w:val="24"/>
          <w:lang w:eastAsia="pt-BR"/>
        </w:rPr>
        <w:t>Associação Metodista de Ação Social</w:t>
      </w:r>
      <w:r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 xml:space="preserve">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Nº do CNPJ:</w:t>
      </w:r>
      <w:r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bCs/>
          <w:color w:val="222222"/>
          <w:sz w:val="24"/>
          <w:szCs w:val="24"/>
          <w:lang w:eastAsia="pt-BR"/>
        </w:rPr>
        <w:t>56.825.334/001-59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u w:val="single"/>
          <w:lang w:eastAsia="pt-BR"/>
        </w:rPr>
        <w:t>1 – DIRETORIA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Cargo: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Presidente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Nome: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Lilian Pereira Gonçalves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RG: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34.106.632-1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CPF: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288.414.888-40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Nacionalidade: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Brasileira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Naturalidade: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Paulistano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Data de Nascimento: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20/04/201981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</w:t>
      </w:r>
    </w:p>
    <w:p w:rsidR="00C25453" w:rsidRDefault="00C25453" w:rsidP="00381B0F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Rua Luiz de Montalvor, 243 – Americanopolis/ SP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CEP: 04338-130 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>
        <w:rPr>
          <w:rFonts w:ascii="Arial" w:hAnsi="Arial" w:cs="Arial"/>
          <w:color w:val="222222"/>
          <w:sz w:val="24"/>
          <w:szCs w:val="20"/>
          <w:lang w:eastAsia="pt-BR"/>
        </w:rPr>
        <w:t>E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mail: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lilianpereira50@hotmail.com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32"/>
          <w:szCs w:val="24"/>
          <w:lang w:eastAsia="pt-BR"/>
        </w:rPr>
        <w:t> 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Cargo: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Vice Presidente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Nome: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Igor de Oliveira Silva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RG: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41.926.182-5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CPF: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343.449.108-26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Nacionalidade: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Brasileiro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Naturalidade: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Paulistano </w:t>
      </w:r>
    </w:p>
    <w:p w:rsidR="00C25453" w:rsidRPr="006A4443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Data de Nascimento: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16/02/1986</w:t>
      </w:r>
    </w:p>
    <w:p w:rsidR="00C25453" w:rsidRDefault="00C25453" w:rsidP="00381B0F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Ende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reço completo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:</w:t>
      </w:r>
      <w:r w:rsidRPr="00381B0F">
        <w:rPr>
          <w:rFonts w:ascii="Arial" w:hAnsi="Arial" w:cs="Arial"/>
          <w:color w:val="222222"/>
          <w:sz w:val="24"/>
          <w:szCs w:val="20"/>
          <w:lang w:eastAsia="pt-BR"/>
        </w:rPr>
        <w:t xml:space="preserve"> Rua Vanda de Souza Ramon, 62- Vila Guarani/ SP </w:t>
      </w:r>
    </w:p>
    <w:p w:rsidR="00C25453" w:rsidRPr="00D36851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val="en-US" w:eastAsia="pt-BR"/>
        </w:rPr>
      </w:pPr>
      <w:r w:rsidRPr="00D36851">
        <w:rPr>
          <w:rFonts w:ascii="Arial" w:hAnsi="Arial" w:cs="Arial"/>
          <w:color w:val="222222"/>
          <w:sz w:val="24"/>
          <w:szCs w:val="20"/>
          <w:lang w:val="en-US" w:eastAsia="pt-BR"/>
        </w:rPr>
        <w:t>CEP: 04311-110</w:t>
      </w:r>
    </w:p>
    <w:p w:rsidR="00C25453" w:rsidRPr="00D36851" w:rsidRDefault="00C25453" w:rsidP="00381B0F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val="en-US" w:eastAsia="pt-BR"/>
        </w:rPr>
      </w:pPr>
      <w:r w:rsidRPr="00D36851">
        <w:rPr>
          <w:rFonts w:ascii="Arial" w:hAnsi="Arial" w:cs="Arial"/>
          <w:color w:val="222222"/>
          <w:sz w:val="24"/>
          <w:szCs w:val="20"/>
          <w:lang w:val="en-US" w:eastAsia="pt-BR"/>
        </w:rPr>
        <w:t xml:space="preserve">Email: igau.silva@gmail.com </w:t>
      </w:r>
    </w:p>
    <w:p w:rsidR="00C25453" w:rsidRPr="00D36851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val="en-US" w:eastAsia="pt-BR"/>
        </w:rPr>
      </w:pPr>
    </w:p>
    <w:p w:rsidR="00C25453" w:rsidRPr="00D36851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val="en-US" w:eastAsia="pt-BR"/>
        </w:rPr>
      </w:pP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Cargo: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Primeiro Tesoureiro 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Nome: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Mali Pereira de Brito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RG: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23.459.388-X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CPF: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255.026.358-80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Nacionalidade: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Brasileira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Naturalidade: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Paulistana 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Data de Nascimento: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31/12/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1973</w:t>
      </w:r>
    </w:p>
    <w:p w:rsidR="00C25453" w:rsidRPr="00F04824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Rua Ernesto Van Dyck, 490 – Americanopolis/SP</w:t>
      </w:r>
    </w:p>
    <w:p w:rsidR="00C25453" w:rsidRPr="00151C2D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151C2D">
        <w:rPr>
          <w:rFonts w:ascii="Arial" w:hAnsi="Arial" w:cs="Arial"/>
          <w:color w:val="222222"/>
          <w:sz w:val="24"/>
          <w:szCs w:val="20"/>
          <w:lang w:eastAsia="pt-BR"/>
        </w:rPr>
        <w:t>CEP: 04412-010</w:t>
      </w:r>
    </w:p>
    <w:p w:rsidR="00C25453" w:rsidRPr="00151C2D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151C2D">
        <w:rPr>
          <w:rFonts w:ascii="Arial" w:hAnsi="Arial" w:cs="Arial"/>
          <w:color w:val="222222"/>
          <w:sz w:val="24"/>
          <w:szCs w:val="20"/>
          <w:lang w:eastAsia="pt-BR"/>
        </w:rPr>
        <w:t>Email: malibrito73@hotmail.com</w:t>
      </w:r>
    </w:p>
    <w:p w:rsidR="00C25453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 </w:t>
      </w:r>
    </w:p>
    <w:p w:rsidR="00C25453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Cargo: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Segundo Tesoureiro 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Nome: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Sarita Clara da Conceição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RG: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7.366.868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CPF: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094.771.368-91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Nacionalidade: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Brasileira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Naturalidade: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Paulistano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Data de Nascimento: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28/02/1934</w:t>
      </w:r>
    </w:p>
    <w:p w:rsidR="00C25453" w:rsidRPr="00F04824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Rua Manoel Rodrigues Mexilhão, 229 – Jardim Selma/ SP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>CEP: 04431-090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>E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mail: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</w:t>
      </w:r>
    </w:p>
    <w:p w:rsidR="00C25453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32"/>
          <w:szCs w:val="24"/>
          <w:lang w:eastAsia="pt-BR"/>
        </w:rPr>
        <w:t> 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Cargo: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Primeiro Secretário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Nome: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Ana Luiza Lima de Souza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RG: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44.964.466-2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CPF: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371.083.148-27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Nacionalidade: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Brasileira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Naturalidade: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Paulista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Data de Nascimento: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08/02/1991</w:t>
      </w:r>
    </w:p>
    <w:p w:rsidR="00C25453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Rua Japão, 127 Apto 04 – Diadema/SP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  <w:r w:rsidRPr="00F04824">
        <w:rPr>
          <w:rFonts w:ascii="Arial" w:hAnsi="Arial" w:cs="Arial"/>
          <w:color w:val="222222"/>
          <w:sz w:val="24"/>
          <w:szCs w:val="24"/>
          <w:lang w:eastAsia="pt-BR"/>
        </w:rPr>
        <w:t>CEP: 09910-180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Email:</w:t>
      </w:r>
    </w:p>
    <w:p w:rsidR="00C25453" w:rsidRPr="00F04824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Cargo: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Segundo Secretário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Nome: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Izola Lembo Felizardo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RG: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10.459.935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CPF: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007.259.728-31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Nacionalidade: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Brasileiro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Naturalidade: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Paulistana 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Data de Nascimento: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 03/11/1938  </w:t>
      </w:r>
    </w:p>
    <w:p w:rsidR="00C25453" w:rsidRPr="00F04824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0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0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: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 xml:space="preserve"> Rua Professor Carlos Riz</w:t>
      </w:r>
      <w:r>
        <w:rPr>
          <w:rFonts w:ascii="Arial" w:hAnsi="Arial" w:cs="Arial"/>
          <w:color w:val="222222"/>
          <w:sz w:val="24"/>
          <w:szCs w:val="20"/>
          <w:lang w:eastAsia="pt-BR"/>
        </w:rPr>
        <w:t xml:space="preserve">zini, 92 </w:t>
      </w: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>– Jardim Oriental/SP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F04824">
        <w:rPr>
          <w:rFonts w:ascii="Arial" w:hAnsi="Arial" w:cs="Arial"/>
          <w:color w:val="222222"/>
          <w:sz w:val="24"/>
          <w:szCs w:val="20"/>
          <w:lang w:eastAsia="pt-BR"/>
        </w:rPr>
        <w:t>CEP: 04348-000</w:t>
      </w:r>
      <w:bookmarkStart w:id="0" w:name="_GoBack"/>
      <w:bookmarkEnd w:id="0"/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>
        <w:rPr>
          <w:rFonts w:ascii="Arial" w:hAnsi="Arial" w:cs="Arial"/>
          <w:color w:val="222222"/>
          <w:sz w:val="24"/>
          <w:szCs w:val="20"/>
          <w:lang w:eastAsia="pt-BR"/>
        </w:rPr>
        <w:t>E</w:t>
      </w:r>
      <w:r w:rsidRPr="006A4443">
        <w:rPr>
          <w:rFonts w:ascii="Arial" w:hAnsi="Arial" w:cs="Arial"/>
          <w:color w:val="222222"/>
          <w:sz w:val="24"/>
          <w:szCs w:val="20"/>
          <w:lang w:eastAsia="pt-BR"/>
        </w:rPr>
        <w:t>mail:</w:t>
      </w: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32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32"/>
          <w:szCs w:val="24"/>
          <w:lang w:eastAsia="pt-BR"/>
        </w:rPr>
        <w:t> </w:t>
      </w:r>
    </w:p>
    <w:p w:rsidR="00C25453" w:rsidRPr="006A4443" w:rsidRDefault="00C25453" w:rsidP="006A4443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Pr="006A4443" w:rsidRDefault="00C25453" w:rsidP="006A4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8"/>
          <w:szCs w:val="28"/>
          <w:lang w:eastAsia="pt-BR"/>
        </w:rPr>
        <w:t> </w:t>
      </w:r>
    </w:p>
    <w:p w:rsidR="00C25453" w:rsidRPr="006A4443" w:rsidRDefault="00C25453" w:rsidP="006A4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8"/>
          <w:szCs w:val="28"/>
          <w:lang w:eastAsia="pt-BR"/>
        </w:rPr>
        <w:t> </w:t>
      </w: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Default="00C25453" w:rsidP="00F04824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Default="00C25453" w:rsidP="006A444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222222"/>
          <w:sz w:val="28"/>
          <w:szCs w:val="28"/>
          <w:lang w:eastAsia="pt-BR"/>
        </w:rPr>
      </w:pPr>
    </w:p>
    <w:p w:rsidR="00C25453" w:rsidRPr="006A4443" w:rsidRDefault="00C25453" w:rsidP="006A4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8"/>
          <w:szCs w:val="28"/>
          <w:lang w:eastAsia="pt-BR"/>
        </w:rPr>
        <w:t>FICHA DE IDENTIFICAÇÃO E QUALIFICAÇÃO</w:t>
      </w:r>
    </w:p>
    <w:p w:rsidR="00C25453" w:rsidRPr="006A4443" w:rsidRDefault="00C25453" w:rsidP="006A4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8"/>
          <w:szCs w:val="28"/>
          <w:lang w:eastAsia="pt-BR"/>
        </w:rPr>
        <w:t>(Lei Municipal 14.469 de 05 de julho de 2007 – art. 2º, item VII)</w:t>
      </w:r>
    </w:p>
    <w:p w:rsidR="00C25453" w:rsidRPr="006A4443" w:rsidRDefault="00C25453" w:rsidP="006A444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Default="00C25453" w:rsidP="00F04824">
      <w:pPr>
        <w:shd w:val="clear" w:color="auto" w:fill="FFFFFF"/>
        <w:spacing w:after="0" w:line="360" w:lineRule="auto"/>
        <w:rPr>
          <w:rFonts w:ascii="Arial" w:hAnsi="Arial" w:cs="Arial"/>
          <w:b/>
          <w:bCs/>
          <w:color w:val="222222"/>
          <w:sz w:val="24"/>
          <w:szCs w:val="24"/>
          <w:lang w:eastAsia="pt-BR"/>
        </w:rPr>
      </w:pPr>
    </w:p>
    <w:p w:rsidR="00C25453" w:rsidRPr="006A4443" w:rsidRDefault="00C25453" w:rsidP="00F0482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Nome da Organização:</w:t>
      </w:r>
      <w:r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 xml:space="preserve"> </w:t>
      </w:r>
      <w:r w:rsidRPr="00855AB0">
        <w:rPr>
          <w:rFonts w:ascii="Arial" w:hAnsi="Arial" w:cs="Arial"/>
          <w:bCs/>
          <w:color w:val="222222"/>
          <w:sz w:val="24"/>
          <w:szCs w:val="24"/>
          <w:lang w:eastAsia="pt-BR"/>
        </w:rPr>
        <w:t>Associação Metodista de Ação Social</w:t>
      </w:r>
      <w:r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 xml:space="preserve"> </w:t>
      </w:r>
    </w:p>
    <w:p w:rsidR="00C25453" w:rsidRPr="006A4443" w:rsidRDefault="00C25453" w:rsidP="00F04824">
      <w:pPr>
        <w:shd w:val="clear" w:color="auto" w:fill="FFFFFF"/>
        <w:spacing w:after="0" w:line="360" w:lineRule="atLeast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Nº do CNPJ:</w:t>
      </w:r>
      <w:r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bCs/>
          <w:color w:val="222222"/>
          <w:sz w:val="24"/>
          <w:szCs w:val="24"/>
          <w:lang w:eastAsia="pt-BR"/>
        </w:rPr>
        <w:t>56.825.334/001-59</w:t>
      </w: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Default="00C25453" w:rsidP="006A4443">
      <w:pPr>
        <w:shd w:val="clear" w:color="auto" w:fill="FFFFFF"/>
        <w:spacing w:after="0" w:line="360" w:lineRule="atLeast"/>
        <w:rPr>
          <w:rFonts w:ascii="Arial" w:hAnsi="Arial" w:cs="Arial"/>
          <w:b/>
          <w:bCs/>
          <w:color w:val="222222"/>
          <w:sz w:val="24"/>
          <w:szCs w:val="24"/>
          <w:u w:val="single"/>
          <w:lang w:eastAsia="pt-BR"/>
        </w:rPr>
      </w:pPr>
    </w:p>
    <w:p w:rsidR="00C25453" w:rsidRPr="006A4443" w:rsidRDefault="00C25453" w:rsidP="006A4443">
      <w:pPr>
        <w:shd w:val="clear" w:color="auto" w:fill="FFFFFF"/>
        <w:spacing w:after="0" w:line="360" w:lineRule="atLeast"/>
        <w:rPr>
          <w:rFonts w:ascii="Times New Roman" w:hAnsi="Times New Roman"/>
          <w:color w:val="222222"/>
          <w:sz w:val="24"/>
          <w:szCs w:val="24"/>
          <w:lang w:eastAsia="pt-BR"/>
        </w:rPr>
      </w:pPr>
      <w:r>
        <w:rPr>
          <w:rFonts w:ascii="Arial" w:hAnsi="Arial" w:cs="Arial"/>
          <w:b/>
          <w:bCs/>
          <w:color w:val="222222"/>
          <w:sz w:val="24"/>
          <w:szCs w:val="24"/>
          <w:u w:val="single"/>
          <w:lang w:eastAsia="pt-BR"/>
        </w:rPr>
        <w:t xml:space="preserve">2 </w:t>
      </w:r>
      <w:r w:rsidRPr="006A4443">
        <w:rPr>
          <w:rFonts w:ascii="Arial" w:hAnsi="Arial" w:cs="Arial"/>
          <w:b/>
          <w:bCs/>
          <w:color w:val="222222"/>
          <w:sz w:val="24"/>
          <w:szCs w:val="24"/>
          <w:u w:val="single"/>
          <w:lang w:eastAsia="pt-BR"/>
        </w:rPr>
        <w:t>– CONSELHO FISCAL</w:t>
      </w:r>
    </w:p>
    <w:p w:rsidR="00C25453" w:rsidRPr="006A4443" w:rsidRDefault="00C25453" w:rsidP="006A4443">
      <w:pPr>
        <w:shd w:val="clear" w:color="auto" w:fill="FFFFFF"/>
        <w:spacing w:after="0" w:line="360" w:lineRule="atLeast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Cargo: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Primeiro Fiscal 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Nome: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Valmir Andrade de Oliveira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RG: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12.774.700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CPF: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007.757.198-38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Nacionalidade: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Brasileiro 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Naturalidade: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Baiano 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Data de Nascimento: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11/08/1959</w:t>
      </w:r>
    </w:p>
    <w:p w:rsidR="00C25453" w:rsidRPr="00743B2D" w:rsidRDefault="00C25453" w:rsidP="00743B2D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4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Rua São Pedro, 126 Apto 112 – Jardim Regina- Diadema – SP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>CEP: 09910-620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E.mail: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Cargo: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Segundo Fiscal 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Nome: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Efigênia de Paula 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RG: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27.869.589-9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CPF: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173.174.968-63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Nacionalidade: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Brasileiro 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Naturalidade: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Mineiro 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Data de Nascimento: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22/04/1964</w:t>
      </w:r>
    </w:p>
    <w:p w:rsidR="00C25453" w:rsidRPr="00743B2D" w:rsidRDefault="00C25453" w:rsidP="00743B2D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4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:</w:t>
      </w: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 xml:space="preserve"> Rua Oasis, 275 – Jardim Oriental/ SP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743B2D">
        <w:rPr>
          <w:rFonts w:ascii="Arial" w:hAnsi="Arial" w:cs="Arial"/>
          <w:color w:val="222222"/>
          <w:sz w:val="24"/>
          <w:szCs w:val="24"/>
          <w:lang w:eastAsia="pt-BR"/>
        </w:rPr>
        <w:t>CEP: 04347-030</w:t>
      </w:r>
    </w:p>
    <w:p w:rsidR="00C25453" w:rsidRPr="006A4443" w:rsidRDefault="00C25453" w:rsidP="00743B2D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E.mail:</w:t>
      </w:r>
    </w:p>
    <w:p w:rsidR="00C25453" w:rsidRPr="006A4443" w:rsidRDefault="00C25453" w:rsidP="006A4443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b/>
          <w:bCs/>
          <w:color w:val="222222"/>
          <w:sz w:val="24"/>
          <w:szCs w:val="24"/>
          <w:lang w:eastAsia="pt-BR"/>
        </w:rPr>
        <w:t> 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Cargo: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Terceiro Fiscal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Nome: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Jaqueline Modesto de Souza Gonçalves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RG: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25.020.488-5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CPF: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156.328.958-07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Nacionalidade: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Brasileiro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Naturalidade: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Paulistano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Data de Nascimento: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06/01/1973 </w:t>
      </w:r>
    </w:p>
    <w:p w:rsidR="00C25453" w:rsidRDefault="00C25453" w:rsidP="00D0280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4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:</w:t>
      </w:r>
      <w:r>
        <w:rPr>
          <w:rFonts w:ascii="Arial" w:hAnsi="Arial" w:cs="Arial"/>
          <w:color w:val="222222"/>
          <w:sz w:val="24"/>
          <w:szCs w:val="24"/>
          <w:lang w:eastAsia="pt-BR"/>
        </w:rPr>
        <w:t xml:space="preserve"> Avenida Winston Churchill, 1477 Bl Sírios Apto 14 – Rudge Ramos – São Bernardo do Campo/SP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>
        <w:rPr>
          <w:rFonts w:ascii="Arial" w:hAnsi="Arial" w:cs="Arial"/>
          <w:color w:val="222222"/>
          <w:sz w:val="24"/>
          <w:szCs w:val="24"/>
          <w:lang w:eastAsia="pt-BR"/>
        </w:rPr>
        <w:t xml:space="preserve">CEP: 09614-000   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>
        <w:rPr>
          <w:rFonts w:ascii="Arial" w:hAnsi="Arial" w:cs="Arial"/>
          <w:color w:val="222222"/>
          <w:sz w:val="24"/>
          <w:szCs w:val="24"/>
          <w:lang w:eastAsia="pt-BR"/>
        </w:rPr>
        <w:t>E</w:t>
      </w: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mail:</w:t>
      </w:r>
    </w:p>
    <w:p w:rsidR="00C25453" w:rsidRPr="00D02804" w:rsidRDefault="00C25453" w:rsidP="00D0280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 </w:t>
      </w:r>
    </w:p>
    <w:p w:rsidR="00C25453" w:rsidRPr="00D02804" w:rsidRDefault="00C25453" w:rsidP="00D0280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D02804">
        <w:rPr>
          <w:rFonts w:ascii="Arial" w:hAnsi="Arial" w:cs="Arial"/>
          <w:b/>
          <w:bCs/>
          <w:color w:val="222222"/>
          <w:sz w:val="24"/>
          <w:szCs w:val="24"/>
          <w:u w:val="single"/>
          <w:lang w:eastAsia="pt-BR"/>
        </w:rPr>
        <w:t xml:space="preserve">3 – SUPLENTE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  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Cargo: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Suplente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Nome: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Elaine Rodrigues Ferreira </w:t>
      </w:r>
    </w:p>
    <w:p w:rsidR="00C25453" w:rsidRPr="00D02804" w:rsidRDefault="00C25453" w:rsidP="00D0280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RG: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18.367.887-4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CPF: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118.412.628.38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Nacionalidade:</w:t>
      </w:r>
      <w:r w:rsidRPr="00D02804">
        <w:rPr>
          <w:rFonts w:ascii="Arial" w:hAnsi="Arial" w:cs="Arial"/>
          <w:color w:val="222222"/>
          <w:sz w:val="24"/>
          <w:szCs w:val="24"/>
          <w:lang w:eastAsia="pt-BR"/>
        </w:rPr>
        <w:t xml:space="preserve"> Brasileiro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Naturalidade:</w:t>
      </w:r>
      <w:r>
        <w:rPr>
          <w:rFonts w:ascii="Arial" w:hAnsi="Arial" w:cs="Arial"/>
          <w:color w:val="222222"/>
          <w:sz w:val="24"/>
          <w:szCs w:val="24"/>
          <w:lang w:eastAsia="pt-BR"/>
        </w:rPr>
        <w:t xml:space="preserve"> Paulistano </w:t>
      </w:r>
    </w:p>
    <w:p w:rsidR="00C25453" w:rsidRPr="006A4443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Data de Nascimento:</w:t>
      </w:r>
      <w:r>
        <w:rPr>
          <w:rFonts w:ascii="Arial" w:hAnsi="Arial" w:cs="Arial"/>
          <w:color w:val="222222"/>
          <w:sz w:val="24"/>
          <w:szCs w:val="24"/>
          <w:lang w:eastAsia="pt-BR"/>
        </w:rPr>
        <w:t xml:space="preserve"> 11/05/1966</w:t>
      </w:r>
    </w:p>
    <w:p w:rsidR="00C25453" w:rsidRDefault="00C25453" w:rsidP="00D02804">
      <w:pPr>
        <w:shd w:val="clear" w:color="auto" w:fill="FFFFFF"/>
        <w:spacing w:after="0" w:line="360" w:lineRule="auto"/>
        <w:rPr>
          <w:rFonts w:ascii="Arial" w:hAnsi="Arial" w:cs="Arial"/>
          <w:color w:val="222222"/>
          <w:sz w:val="24"/>
          <w:szCs w:val="24"/>
          <w:lang w:eastAsia="pt-BR"/>
        </w:rPr>
      </w:pP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Ender</w:t>
      </w:r>
      <w:r>
        <w:rPr>
          <w:rFonts w:ascii="Arial" w:hAnsi="Arial" w:cs="Arial"/>
          <w:color w:val="222222"/>
          <w:sz w:val="24"/>
          <w:szCs w:val="24"/>
          <w:lang w:eastAsia="pt-BR"/>
        </w:rPr>
        <w:t>eço completo</w:t>
      </w:r>
      <w:r w:rsidRPr="006A4443">
        <w:rPr>
          <w:rFonts w:ascii="Arial" w:hAnsi="Arial" w:cs="Arial"/>
          <w:color w:val="222222"/>
          <w:sz w:val="24"/>
          <w:szCs w:val="24"/>
          <w:lang w:eastAsia="pt-BR"/>
        </w:rPr>
        <w:t>:</w:t>
      </w:r>
      <w:r>
        <w:rPr>
          <w:rFonts w:ascii="Arial" w:hAnsi="Arial" w:cs="Arial"/>
          <w:color w:val="222222"/>
          <w:sz w:val="24"/>
          <w:szCs w:val="24"/>
          <w:lang w:eastAsia="pt-BR"/>
        </w:rPr>
        <w:t xml:space="preserve"> Avenida Lino de Almeida Pires , 282 Apto 32 </w:t>
      </w:r>
    </w:p>
    <w:p w:rsidR="00C25453" w:rsidRPr="00233D6A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val="en-US" w:eastAsia="pt-BR"/>
        </w:rPr>
      </w:pPr>
      <w:r w:rsidRPr="00233D6A">
        <w:rPr>
          <w:rFonts w:ascii="Arial" w:hAnsi="Arial" w:cs="Arial"/>
          <w:color w:val="222222"/>
          <w:sz w:val="24"/>
          <w:szCs w:val="24"/>
          <w:lang w:val="en-US" w:eastAsia="pt-BR"/>
        </w:rPr>
        <w:t xml:space="preserve">CEP: 04317-180 </w:t>
      </w:r>
    </w:p>
    <w:p w:rsidR="00C25453" w:rsidRPr="00233D6A" w:rsidRDefault="00C25453" w:rsidP="00D02804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4"/>
          <w:szCs w:val="24"/>
          <w:lang w:val="en-US" w:eastAsia="pt-BR"/>
        </w:rPr>
      </w:pPr>
      <w:r w:rsidRPr="00233D6A">
        <w:rPr>
          <w:rFonts w:ascii="Arial" w:hAnsi="Arial" w:cs="Arial"/>
          <w:color w:val="222222"/>
          <w:sz w:val="24"/>
          <w:szCs w:val="24"/>
          <w:lang w:val="en-US" w:eastAsia="pt-BR"/>
        </w:rPr>
        <w:t>Email: elainer.personal@hotmail.com</w:t>
      </w:r>
    </w:p>
    <w:p w:rsidR="00C25453" w:rsidRPr="00233D6A" w:rsidRDefault="00C25453" w:rsidP="006A4443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4"/>
          <w:szCs w:val="24"/>
          <w:lang w:val="en-US" w:eastAsia="pt-BR"/>
        </w:rPr>
      </w:pPr>
      <w:r w:rsidRPr="00233D6A">
        <w:rPr>
          <w:rFonts w:ascii="Arial" w:hAnsi="Arial" w:cs="Arial"/>
          <w:b/>
          <w:bCs/>
          <w:color w:val="222222"/>
          <w:sz w:val="24"/>
          <w:szCs w:val="24"/>
          <w:lang w:val="en-US" w:eastAsia="pt-BR"/>
        </w:rPr>
        <w:t> </w:t>
      </w:r>
    </w:p>
    <w:sectPr w:rsidR="00C25453" w:rsidRPr="00233D6A" w:rsidSect="00151C2D">
      <w:pgSz w:w="11906" w:h="16838"/>
      <w:pgMar w:top="1417" w:right="1274" w:bottom="1417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453" w:rsidRDefault="00C25453" w:rsidP="00855AB0">
      <w:pPr>
        <w:spacing w:after="0" w:line="240" w:lineRule="auto"/>
      </w:pPr>
      <w:r>
        <w:separator/>
      </w:r>
    </w:p>
  </w:endnote>
  <w:endnote w:type="continuationSeparator" w:id="0">
    <w:p w:rsidR="00C25453" w:rsidRDefault="00C25453" w:rsidP="0085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453" w:rsidRDefault="00C25453" w:rsidP="00855AB0">
      <w:pPr>
        <w:spacing w:after="0" w:line="240" w:lineRule="auto"/>
      </w:pPr>
      <w:r>
        <w:separator/>
      </w:r>
    </w:p>
  </w:footnote>
  <w:footnote w:type="continuationSeparator" w:id="0">
    <w:p w:rsidR="00C25453" w:rsidRDefault="00C25453" w:rsidP="00855A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443"/>
    <w:rsid w:val="000C1790"/>
    <w:rsid w:val="00151C2D"/>
    <w:rsid w:val="00233D6A"/>
    <w:rsid w:val="00294FD0"/>
    <w:rsid w:val="00381B0F"/>
    <w:rsid w:val="003909C7"/>
    <w:rsid w:val="00623442"/>
    <w:rsid w:val="00640CAA"/>
    <w:rsid w:val="006A4443"/>
    <w:rsid w:val="006C36BF"/>
    <w:rsid w:val="00743B2D"/>
    <w:rsid w:val="00855AB0"/>
    <w:rsid w:val="00913041"/>
    <w:rsid w:val="00920B07"/>
    <w:rsid w:val="00B95E63"/>
    <w:rsid w:val="00BD1BAE"/>
    <w:rsid w:val="00C25453"/>
    <w:rsid w:val="00C35938"/>
    <w:rsid w:val="00C56596"/>
    <w:rsid w:val="00D02804"/>
    <w:rsid w:val="00D36851"/>
    <w:rsid w:val="00F04824"/>
    <w:rsid w:val="00F759ED"/>
    <w:rsid w:val="00FA7231"/>
    <w:rsid w:val="00FD1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E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5A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55A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A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55AB0"/>
    <w:rPr>
      <w:rFonts w:cs="Times New Roman"/>
    </w:rPr>
  </w:style>
  <w:style w:type="character" w:styleId="Hyperlink">
    <w:name w:val="Hyperlink"/>
    <w:basedOn w:val="DefaultParagraphFont"/>
    <w:uiPriority w:val="99"/>
    <w:rsid w:val="00855A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9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9149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6449149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6449150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516</Words>
  <Characters>2787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AMAS DIRETORIA</dc:creator>
  <cp:keywords/>
  <dc:description/>
  <cp:lastModifiedBy>d534795</cp:lastModifiedBy>
  <cp:revision>3</cp:revision>
  <dcterms:created xsi:type="dcterms:W3CDTF">2015-01-16T16:58:00Z</dcterms:created>
  <dcterms:modified xsi:type="dcterms:W3CDTF">2015-01-16T17:00:00Z</dcterms:modified>
</cp:coreProperties>
</file>